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F7" w:rsidRPr="00D625F7" w:rsidRDefault="00D625F7" w:rsidP="00D625F7">
      <w:pPr>
        <w:pStyle w:val="berschrift1"/>
        <w:rPr>
          <w:rFonts w:asciiTheme="majorHAnsi" w:hAnsiTheme="majorHAnsi"/>
        </w:rPr>
      </w:pPr>
      <w:r w:rsidRPr="00D625F7">
        <w:rPr>
          <w:rFonts w:asciiTheme="majorHAnsi" w:hAnsiTheme="majorHAnsi"/>
        </w:rPr>
        <w:t>L02-028c Sabine Kornblume muss verreisen</w:t>
      </w:r>
    </w:p>
    <w:p w:rsidR="00D625F7" w:rsidRPr="00D625F7" w:rsidRDefault="00D625F7" w:rsidP="00D625F7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4919980</wp:posOffset>
                </wp:positionV>
                <wp:extent cx="3175000" cy="3187700"/>
                <wp:effectExtent l="0" t="0" r="25400" b="12700"/>
                <wp:wrapNone/>
                <wp:docPr id="9" name="Fensterinhalt vertikal verschieb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00" cy="3187700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Fensterinhalt vertikal verschieben 4" o:spid="_x0000_s1026" type="#_x0000_t97" style="position:absolute;margin-left:223.1pt;margin-top:387.4pt;width:250pt;height:2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" fillcolor="window" strokecolor="#7f7f7f" strokeweight="2pt">
                <v:path arrowok="t"/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259080</wp:posOffset>
                </wp:positionV>
                <wp:extent cx="3175000" cy="3187700"/>
                <wp:effectExtent l="0" t="0" r="25400" b="12700"/>
                <wp:wrapNone/>
                <wp:docPr id="8" name="Fensterinhalt vertikal verschieb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00" cy="3187700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ensterinhalt vertikal verschieben 1" o:spid="_x0000_s1026" type="#_x0000_t97" style="position:absolute;margin-left:1.1pt;margin-top:20.4pt;width:250pt;height:2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" fillcolor="window" strokecolor="#7f7f7f" strokeweight="2pt">
                <v:path arrowok="t"/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3776980</wp:posOffset>
                </wp:positionV>
                <wp:extent cx="3175000" cy="3187700"/>
                <wp:effectExtent l="0" t="0" r="25400" b="12700"/>
                <wp:wrapNone/>
                <wp:docPr id="7" name="Fensterinhalt vertikal verschieb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00" cy="3187700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ensterinhalt vertikal verschieben 3" o:spid="_x0000_s1026" type="#_x0000_t97" style="position:absolute;margin-left:-11.9pt;margin-top:297.4pt;width:250pt;height:2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" fillcolor="window" strokecolor="#7f7f7f" strokeweight="2pt">
                <v:path arrowok="t"/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1427480</wp:posOffset>
                </wp:positionV>
                <wp:extent cx="3175000" cy="3187700"/>
                <wp:effectExtent l="0" t="0" r="25400" b="12700"/>
                <wp:wrapNone/>
                <wp:docPr id="6" name="Fensterinhalt vertikal verschieb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00" cy="3187700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ensterinhalt vertikal verschieben 2" o:spid="_x0000_s1026" type="#_x0000_t97" style="position:absolute;margin-left:238.1pt;margin-top:112.4pt;width:250pt;height:2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" fillcolor="window" strokecolor="#7f7f7f" strokeweight="2pt">
                <v:path arrowok="t"/>
              </v:shape>
            </w:pict>
          </mc:Fallback>
        </mc:AlternateContent>
      </w:r>
    </w:p>
    <w:p w:rsidR="009056A6" w:rsidRPr="00D625F7" w:rsidRDefault="009056A6" w:rsidP="00450272">
      <w:pPr>
        <w:rPr>
          <w:rFonts w:asciiTheme="majorHAnsi" w:hAnsiTheme="majorHAnsi"/>
        </w:rPr>
      </w:pPr>
    </w:p>
    <w:sectPr w:rsidR="009056A6" w:rsidRPr="00D625F7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CE" w:rsidRDefault="00C32ECE">
      <w:r>
        <w:separator/>
      </w:r>
    </w:p>
  </w:endnote>
  <w:endnote w:type="continuationSeparator" w:id="0">
    <w:p w:rsidR="00C32ECE" w:rsidRDefault="00C3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F7" w:rsidRDefault="00D625F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D625F7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5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F7" w:rsidRDefault="00D625F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CE" w:rsidRDefault="00C32ECE">
      <w:r>
        <w:separator/>
      </w:r>
    </w:p>
  </w:footnote>
  <w:footnote w:type="continuationSeparator" w:id="0">
    <w:p w:rsidR="00C32ECE" w:rsidRDefault="00C32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F7" w:rsidRDefault="00D625F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F7" w:rsidRPr="00D625F7" w:rsidRDefault="00D625F7" w:rsidP="00D625F7">
    <w:pPr>
      <w:pStyle w:val="Kopfzeile"/>
      <w:spacing w:after="240"/>
      <w:rPr>
        <w:sz w:val="20"/>
        <w:szCs w:val="20"/>
      </w:rPr>
    </w:pPr>
    <w:r>
      <w:tab/>
    </w:r>
    <w:r w:rsidRPr="00D625F7">
      <w:rPr>
        <w:sz w:val="20"/>
        <w:szCs w:val="20"/>
      </w:rPr>
      <w:t>em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5F7" w:rsidRDefault="00D625F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F7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2EC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25F7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625F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625F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2011-02-14T05:01:00Z</dcterms:created>
  <dcterms:modified xsi:type="dcterms:W3CDTF">2011-02-14T05:03:00Z</dcterms:modified>
</cp:coreProperties>
</file>